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41196" w14:textId="77777777" w:rsidR="001B27EF" w:rsidRDefault="001B27EF">
      <w:pPr>
        <w:jc w:val="right"/>
      </w:pPr>
    </w:p>
    <w:p w14:paraId="1BA36C47" w14:textId="77777777" w:rsidR="009E340A" w:rsidRDefault="009E340A" w:rsidP="009E340A"/>
    <w:p w14:paraId="677DAFE4" w14:textId="77777777" w:rsidR="009E340A" w:rsidRDefault="009E340A" w:rsidP="009E340A"/>
    <w:p w14:paraId="5BD19E56" w14:textId="77777777" w:rsidR="001B27EF" w:rsidRDefault="009E340A" w:rsidP="009E340A">
      <w:r>
        <w:t>Til</w:t>
      </w:r>
    </w:p>
    <w:p w14:paraId="13B42149" w14:textId="77777777" w:rsidR="009E340A" w:rsidRDefault="009E340A" w:rsidP="009E340A"/>
    <w:p w14:paraId="006DB169" w14:textId="77777777" w:rsidR="001B27EF" w:rsidRDefault="001B27EF" w:rsidP="009E340A">
      <w:r>
        <w:t>Norsk Kolonihageforbunds</w:t>
      </w:r>
      <w:r w:rsidR="009E340A">
        <w:t xml:space="preserve"> </w:t>
      </w:r>
      <w:r w:rsidRPr="009E340A">
        <w:t>Ankenemnd</w:t>
      </w:r>
    </w:p>
    <w:p w14:paraId="0B3BABFD" w14:textId="77777777" w:rsidR="009E340A" w:rsidRDefault="009E340A" w:rsidP="009E340A"/>
    <w:p w14:paraId="0B41CE26" w14:textId="77777777" w:rsidR="009E340A" w:rsidRPr="009E340A" w:rsidRDefault="009E340A" w:rsidP="009E340A">
      <w:pPr>
        <w:rPr>
          <w:i/>
        </w:rPr>
      </w:pPr>
      <w:r w:rsidRPr="009E340A">
        <w:rPr>
          <w:i/>
        </w:rPr>
        <w:t>sendt pr. e-post ankenemnda@kolonihager.no</w:t>
      </w:r>
    </w:p>
    <w:p w14:paraId="768E407C" w14:textId="77777777" w:rsidR="009E340A" w:rsidRDefault="009E340A" w:rsidP="009E340A"/>
    <w:p w14:paraId="4A4CD1D7" w14:textId="77777777" w:rsidR="009E340A" w:rsidRPr="009E340A" w:rsidRDefault="009E340A" w:rsidP="009E340A"/>
    <w:p w14:paraId="001AFFD9" w14:textId="77777777" w:rsidR="001B27EF" w:rsidRPr="009E340A" w:rsidRDefault="001B27EF" w:rsidP="009E340A"/>
    <w:p w14:paraId="26D5DA09" w14:textId="77777777" w:rsidR="001B27EF" w:rsidRDefault="001B27EF" w:rsidP="009E340A"/>
    <w:p w14:paraId="751A5991" w14:textId="77777777" w:rsidR="009E340A" w:rsidRDefault="009E340A" w:rsidP="009E340A"/>
    <w:p w14:paraId="0EEB1726" w14:textId="77777777" w:rsidR="009E340A" w:rsidRDefault="009E340A" w:rsidP="009E340A"/>
    <w:p w14:paraId="6BE3CFDD" w14:textId="77777777" w:rsidR="009E340A" w:rsidRDefault="009E340A" w:rsidP="009E340A"/>
    <w:p w14:paraId="1DAA40EE" w14:textId="77777777" w:rsidR="009E340A" w:rsidRDefault="009E340A" w:rsidP="009E340A">
      <w:pPr>
        <w:jc w:val="center"/>
        <w:rPr>
          <w:b/>
          <w:bCs/>
        </w:rPr>
      </w:pPr>
      <w:r>
        <w:rPr>
          <w:b/>
          <w:bCs/>
        </w:rPr>
        <w:t>TILSVAR FRA [NAVN PÅ HAGE] KOLONIHAGER</w:t>
      </w:r>
    </w:p>
    <w:p w14:paraId="2789B6D1" w14:textId="77777777" w:rsidR="009E340A" w:rsidRDefault="009E340A" w:rsidP="009E340A">
      <w:pPr>
        <w:jc w:val="center"/>
        <w:rPr>
          <w:b/>
          <w:bCs/>
        </w:rPr>
      </w:pPr>
    </w:p>
    <w:p w14:paraId="693726EC" w14:textId="77777777" w:rsidR="009E340A" w:rsidRPr="009E340A" w:rsidRDefault="009E340A" w:rsidP="009E340A">
      <w:pPr>
        <w:jc w:val="center"/>
        <w:rPr>
          <w:b/>
          <w:bCs/>
        </w:rPr>
      </w:pPr>
      <w:r w:rsidRPr="009E340A">
        <w:rPr>
          <w:b/>
          <w:bCs/>
        </w:rPr>
        <w:t xml:space="preserve">ANKESAK </w:t>
      </w:r>
      <w:r w:rsidRPr="009E340A">
        <w:rPr>
          <w:b/>
        </w:rPr>
        <w:t>[NR.]-[ÅRSTALL]</w:t>
      </w:r>
    </w:p>
    <w:p w14:paraId="03DD1204" w14:textId="77777777" w:rsidR="009E340A" w:rsidRDefault="009E340A" w:rsidP="009E340A">
      <w:pPr>
        <w:jc w:val="center"/>
        <w:rPr>
          <w:b/>
          <w:bCs/>
        </w:rPr>
      </w:pPr>
    </w:p>
    <w:p w14:paraId="5308D49B" w14:textId="77777777" w:rsidR="009E340A" w:rsidRDefault="009E340A" w:rsidP="009E340A"/>
    <w:p w14:paraId="14D11E25" w14:textId="77777777" w:rsidR="009E340A" w:rsidRDefault="009E340A" w:rsidP="009E340A"/>
    <w:p w14:paraId="357E3122" w14:textId="77777777" w:rsidR="009E340A" w:rsidRDefault="009E340A" w:rsidP="009E340A"/>
    <w:p w14:paraId="452FA7F6" w14:textId="77777777" w:rsidR="009E340A" w:rsidRPr="009E340A" w:rsidRDefault="009E340A" w:rsidP="009E340A"/>
    <w:p w14:paraId="504B7490" w14:textId="77777777" w:rsidR="009E340A" w:rsidRDefault="009E340A" w:rsidP="009E340A">
      <w:pPr>
        <w:ind w:firstLine="720"/>
        <w:rPr>
          <w:b/>
        </w:rPr>
      </w:pPr>
    </w:p>
    <w:p w14:paraId="79C39D3D" w14:textId="77777777" w:rsidR="009E340A" w:rsidRDefault="009E340A" w:rsidP="009E340A">
      <w:pPr>
        <w:ind w:firstLine="720"/>
        <w:rPr>
          <w:b/>
        </w:rPr>
      </w:pPr>
      <w:r>
        <w:rPr>
          <w:b/>
        </w:rPr>
        <w:t xml:space="preserve">Ankende part </w:t>
      </w:r>
      <w:r>
        <w:rPr>
          <w:b/>
        </w:rPr>
        <w:tab/>
      </w:r>
      <w:r>
        <w:rPr>
          <w:b/>
        </w:rPr>
        <w:tab/>
      </w:r>
      <w:r w:rsidR="00712E49" w:rsidRPr="009E340A">
        <w:rPr>
          <w:b/>
        </w:rPr>
        <w:t>[Navn på Parselleier]</w:t>
      </w:r>
    </w:p>
    <w:p w14:paraId="607420B3" w14:textId="77777777" w:rsidR="009E340A" w:rsidRDefault="001B27EF" w:rsidP="009E340A">
      <w:pPr>
        <w:ind w:left="2880" w:firstLine="720"/>
        <w:rPr>
          <w:b/>
        </w:rPr>
      </w:pPr>
      <w:r w:rsidRPr="009E340A">
        <w:rPr>
          <w:b/>
        </w:rPr>
        <w:t xml:space="preserve">Parsell </w:t>
      </w:r>
      <w:r w:rsidR="00712E49" w:rsidRPr="009E340A">
        <w:rPr>
          <w:b/>
        </w:rPr>
        <w:t>[Nr.]</w:t>
      </w:r>
      <w:r w:rsidR="00A5781F" w:rsidRPr="009E340A">
        <w:rPr>
          <w:b/>
        </w:rPr>
        <w:t xml:space="preserve"> </w:t>
      </w:r>
    </w:p>
    <w:p w14:paraId="62175076" w14:textId="77777777" w:rsidR="001B27EF" w:rsidRPr="009E340A" w:rsidRDefault="00712E49" w:rsidP="009E340A">
      <w:pPr>
        <w:ind w:left="2880" w:firstLine="720"/>
        <w:rPr>
          <w:b/>
        </w:rPr>
      </w:pPr>
      <w:r w:rsidRPr="009E340A">
        <w:rPr>
          <w:b/>
        </w:rPr>
        <w:t>[Navn på hage]</w:t>
      </w:r>
      <w:r w:rsidR="00A5781F" w:rsidRPr="009E340A">
        <w:rPr>
          <w:b/>
        </w:rPr>
        <w:t xml:space="preserve"> </w:t>
      </w:r>
      <w:r w:rsidR="001B27EF" w:rsidRPr="009E340A">
        <w:rPr>
          <w:b/>
        </w:rPr>
        <w:t>Kolonihager</w:t>
      </w:r>
    </w:p>
    <w:p w14:paraId="3376AC1D" w14:textId="77777777" w:rsidR="001B27EF" w:rsidRPr="009E340A" w:rsidRDefault="001B27EF" w:rsidP="009E340A"/>
    <w:p w14:paraId="6AB5A7EE" w14:textId="77777777" w:rsidR="001B27EF" w:rsidRPr="009E340A" w:rsidRDefault="001B27EF" w:rsidP="009E340A">
      <w:r w:rsidRPr="009E340A">
        <w:t>mot</w:t>
      </w:r>
    </w:p>
    <w:p w14:paraId="55F835AB" w14:textId="77777777" w:rsidR="001B27EF" w:rsidRPr="009E340A" w:rsidRDefault="001B27EF" w:rsidP="009E340A"/>
    <w:p w14:paraId="2E2FC3A7" w14:textId="77777777" w:rsidR="009E340A" w:rsidRDefault="009E340A" w:rsidP="009E340A">
      <w:pPr>
        <w:ind w:firstLine="720"/>
        <w:rPr>
          <w:b/>
        </w:rPr>
      </w:pPr>
    </w:p>
    <w:p w14:paraId="7971B209" w14:textId="77777777" w:rsidR="001B27EF" w:rsidRPr="009E340A" w:rsidRDefault="009E340A" w:rsidP="009E340A">
      <w:pPr>
        <w:ind w:firstLine="720"/>
        <w:rPr>
          <w:b/>
        </w:rPr>
      </w:pPr>
      <w:r>
        <w:rPr>
          <w:b/>
        </w:rPr>
        <w:t>Kolonihageforening</w:t>
      </w:r>
      <w:r>
        <w:rPr>
          <w:b/>
        </w:rPr>
        <w:tab/>
      </w:r>
      <w:r>
        <w:rPr>
          <w:b/>
        </w:rPr>
        <w:tab/>
      </w:r>
      <w:r w:rsidR="001B27EF" w:rsidRPr="009E340A">
        <w:rPr>
          <w:b/>
        </w:rPr>
        <w:t xml:space="preserve">Styret </w:t>
      </w:r>
      <w:r w:rsidR="00712E49" w:rsidRPr="009E340A">
        <w:rPr>
          <w:b/>
        </w:rPr>
        <w:t>ved [Navn på Hage]</w:t>
      </w:r>
      <w:r w:rsidR="00A5781F" w:rsidRPr="009E340A">
        <w:rPr>
          <w:b/>
        </w:rPr>
        <w:t xml:space="preserve"> Kolonihager</w:t>
      </w:r>
    </w:p>
    <w:p w14:paraId="19C7F158" w14:textId="77777777" w:rsidR="009E340A" w:rsidRDefault="009E340A" w:rsidP="009E340A">
      <w:pPr>
        <w:ind w:left="2880" w:firstLine="720"/>
        <w:rPr>
          <w:b/>
        </w:rPr>
      </w:pPr>
      <w:r>
        <w:rPr>
          <w:b/>
        </w:rPr>
        <w:t>v</w:t>
      </w:r>
      <w:r w:rsidRPr="009E340A">
        <w:rPr>
          <w:b/>
        </w:rPr>
        <w:t>ed [styrets leder]</w:t>
      </w:r>
    </w:p>
    <w:p w14:paraId="26826A01" w14:textId="77777777" w:rsidR="009E340A" w:rsidRPr="009E340A" w:rsidRDefault="009E340A" w:rsidP="009E340A">
      <w:pPr>
        <w:ind w:left="2880" w:firstLine="720"/>
        <w:rPr>
          <w:b/>
        </w:rPr>
      </w:pPr>
      <w:r>
        <w:rPr>
          <w:b/>
        </w:rPr>
        <w:t>E-post [navn på hage]@kolonihager.no</w:t>
      </w:r>
    </w:p>
    <w:p w14:paraId="74296234" w14:textId="77777777" w:rsidR="001B27EF" w:rsidRPr="009E340A" w:rsidRDefault="001B27EF" w:rsidP="009E340A"/>
    <w:p w14:paraId="72A96DC8" w14:textId="77777777" w:rsidR="001B27EF" w:rsidRPr="009E340A" w:rsidRDefault="001B27EF" w:rsidP="009E340A"/>
    <w:p w14:paraId="68E58C76" w14:textId="77777777" w:rsidR="001B27EF" w:rsidRPr="009E340A" w:rsidRDefault="001B27EF" w:rsidP="009E340A"/>
    <w:p w14:paraId="494A7FFB" w14:textId="77777777" w:rsidR="001B27EF" w:rsidRDefault="001B27EF">
      <w:pPr>
        <w:jc w:val="center"/>
        <w:rPr>
          <w:b/>
          <w:bCs/>
        </w:rPr>
      </w:pPr>
    </w:p>
    <w:p w14:paraId="4A1C965A" w14:textId="77777777" w:rsidR="009E340A" w:rsidRDefault="009E340A">
      <w:pPr>
        <w:jc w:val="center"/>
        <w:rPr>
          <w:b/>
          <w:bCs/>
        </w:rPr>
      </w:pPr>
    </w:p>
    <w:p w14:paraId="45C0D030" w14:textId="77777777" w:rsidR="009E340A" w:rsidRDefault="009E340A" w:rsidP="009E340A"/>
    <w:p w14:paraId="10FFA4F2" w14:textId="77777777" w:rsidR="009E340A" w:rsidRDefault="009E340A" w:rsidP="009E340A"/>
    <w:p w14:paraId="3A6793C8" w14:textId="77777777" w:rsidR="001B27EF" w:rsidRDefault="001B27EF">
      <w:pPr>
        <w:jc w:val="center"/>
        <w:rPr>
          <w:b/>
          <w:bCs/>
        </w:rPr>
      </w:pPr>
    </w:p>
    <w:p w14:paraId="329D3E84" w14:textId="77777777" w:rsidR="009E340A" w:rsidRDefault="009E340A">
      <w:pPr>
        <w:jc w:val="center"/>
        <w:rPr>
          <w:b/>
          <w:bCs/>
        </w:rPr>
      </w:pPr>
    </w:p>
    <w:p w14:paraId="55742625" w14:textId="77777777" w:rsidR="009E340A" w:rsidRDefault="009E340A">
      <w:pPr>
        <w:jc w:val="center"/>
        <w:rPr>
          <w:b/>
          <w:bCs/>
        </w:rPr>
      </w:pPr>
    </w:p>
    <w:p w14:paraId="63E82B43" w14:textId="77777777" w:rsidR="001B27EF" w:rsidRDefault="001B27EF">
      <w:pPr>
        <w:jc w:val="center"/>
        <w:rPr>
          <w:b/>
          <w:bCs/>
        </w:rPr>
      </w:pPr>
    </w:p>
    <w:p w14:paraId="5CD090AA" w14:textId="77777777" w:rsidR="001B27EF" w:rsidRDefault="001B27EF">
      <w:pPr>
        <w:jc w:val="center"/>
        <w:rPr>
          <w:b/>
          <w:bCs/>
        </w:rPr>
      </w:pPr>
    </w:p>
    <w:p w14:paraId="484AB61B" w14:textId="77777777" w:rsidR="001B27EF" w:rsidRDefault="001B27EF">
      <w:pPr>
        <w:jc w:val="center"/>
        <w:rPr>
          <w:b/>
          <w:bCs/>
        </w:rPr>
      </w:pPr>
    </w:p>
    <w:p w14:paraId="7538F64F" w14:textId="77777777" w:rsidR="001B27EF" w:rsidRDefault="00712E49" w:rsidP="00712E49">
      <w:pPr>
        <w:jc w:val="center"/>
        <w:rPr>
          <w:b/>
          <w:bCs/>
        </w:rPr>
      </w:pPr>
      <w:r>
        <w:rPr>
          <w:b/>
          <w:bCs/>
        </w:rPr>
        <w:br w:type="page"/>
      </w:r>
    </w:p>
    <w:p w14:paraId="254E2000" w14:textId="77777777" w:rsidR="001B27EF" w:rsidRDefault="001B27EF">
      <w:r>
        <w:rPr>
          <w:u w:val="single"/>
        </w:rPr>
        <w:lastRenderedPageBreak/>
        <w:t>1. Sakens bakgrunn:</w:t>
      </w:r>
    </w:p>
    <w:p w14:paraId="412E57AC" w14:textId="77777777" w:rsidR="001B27EF" w:rsidRDefault="001B27EF"/>
    <w:p w14:paraId="29E639C0" w14:textId="77777777" w:rsidR="001B27EF" w:rsidRDefault="00712E49">
      <w:r>
        <w:t>[Kort innledende beskrivelse av sakens faktum, herunder det faktum og de hendelser som er sentrale i forhold til oppsigelsen]</w:t>
      </w:r>
    </w:p>
    <w:p w14:paraId="0042538B" w14:textId="77777777" w:rsidR="009E340A" w:rsidRDefault="009E340A"/>
    <w:p w14:paraId="0B8BB857" w14:textId="77777777" w:rsidR="009E340A" w:rsidRDefault="009E340A">
      <w:r>
        <w:t>[Vedlegg som dokumenterer sakens faktum, f.eks. kopi av oppsigelse, varsel om oppsigelse, e-post m.v.]</w:t>
      </w:r>
    </w:p>
    <w:p w14:paraId="0A2BA7F8" w14:textId="77777777" w:rsidR="001B27EF" w:rsidRDefault="001B27EF"/>
    <w:p w14:paraId="47D78616" w14:textId="77777777" w:rsidR="001B27EF" w:rsidRDefault="001B27EF"/>
    <w:p w14:paraId="323FE2FF" w14:textId="77777777" w:rsidR="001B27EF" w:rsidRDefault="001B27EF">
      <w:pPr>
        <w:rPr>
          <w:u w:val="single"/>
        </w:rPr>
      </w:pPr>
      <w:r>
        <w:rPr>
          <w:u w:val="single"/>
        </w:rPr>
        <w:t>2. Styret</w:t>
      </w:r>
      <w:r w:rsidR="009E340A">
        <w:rPr>
          <w:u w:val="single"/>
        </w:rPr>
        <w:t>s begrunnelse for oppsigelse</w:t>
      </w:r>
      <w:r>
        <w:rPr>
          <w:u w:val="single"/>
        </w:rPr>
        <w:t>:</w:t>
      </w:r>
    </w:p>
    <w:p w14:paraId="57F41DE3" w14:textId="77777777" w:rsidR="00ED1EFC" w:rsidRDefault="00ED1EFC"/>
    <w:p w14:paraId="4B2B71B8" w14:textId="77777777" w:rsidR="00E25B3D" w:rsidRDefault="00712E49" w:rsidP="00ED1EFC">
      <w:r>
        <w:t>[Kort gjengivelse av de forhold som styret har gitt som begrunnelse for oppsigelsen]</w:t>
      </w:r>
    </w:p>
    <w:p w14:paraId="5CB67B08" w14:textId="77777777" w:rsidR="001B27EF" w:rsidRDefault="001B27EF"/>
    <w:p w14:paraId="5F9ABDEB" w14:textId="77777777" w:rsidR="00ED1EFC" w:rsidRDefault="00ED1EFC"/>
    <w:p w14:paraId="4E74BC4F" w14:textId="77777777" w:rsidR="001B27EF" w:rsidRDefault="001B27EF">
      <w:pPr>
        <w:rPr>
          <w:u w:val="single"/>
        </w:rPr>
      </w:pPr>
      <w:r>
        <w:rPr>
          <w:u w:val="single"/>
        </w:rPr>
        <w:t xml:space="preserve">3. </w:t>
      </w:r>
      <w:r w:rsidR="009E340A">
        <w:rPr>
          <w:u w:val="single"/>
        </w:rPr>
        <w:t>Imøtegåelse av medlemmets begrunnelse i anken</w:t>
      </w:r>
      <w:r>
        <w:rPr>
          <w:u w:val="single"/>
        </w:rPr>
        <w:t>:</w:t>
      </w:r>
    </w:p>
    <w:p w14:paraId="6F68F7AA" w14:textId="77777777" w:rsidR="001B27EF" w:rsidRDefault="001B27EF">
      <w:pPr>
        <w:rPr>
          <w:u w:val="single"/>
        </w:rPr>
      </w:pPr>
    </w:p>
    <w:p w14:paraId="28F23436" w14:textId="77777777" w:rsidR="00712E49" w:rsidRDefault="00712E49" w:rsidP="00712E49">
      <w:r>
        <w:t>[Kort gjengivelse av de forhold som parselleier i sin anke og eventuelle senere skriv til ankenemnda har oppgitt som begrunnelse for at oppsigelsen ikke er gyldig</w:t>
      </w:r>
      <w:r w:rsidR="009E340A">
        <w:t>, og begrunnelse på hvorfor styret mener dette ikke er korrekt. Også gjerne vedlagt dokumentasjon</w:t>
      </w:r>
      <w:r>
        <w:t>]</w:t>
      </w:r>
    </w:p>
    <w:p w14:paraId="6EC9D468" w14:textId="77777777" w:rsidR="005675E8" w:rsidRDefault="005675E8"/>
    <w:p w14:paraId="4FE67CFC" w14:textId="77777777" w:rsidR="00621270" w:rsidRDefault="00621270"/>
    <w:p w14:paraId="5855BC44" w14:textId="77777777" w:rsidR="001B27EF" w:rsidRDefault="009E340A">
      <w:r>
        <w:rPr>
          <w:u w:val="single"/>
        </w:rPr>
        <w:t>4</w:t>
      </w:r>
      <w:r w:rsidR="001B27EF">
        <w:rPr>
          <w:u w:val="single"/>
        </w:rPr>
        <w:t>. A</w:t>
      </w:r>
      <w:r>
        <w:rPr>
          <w:u w:val="single"/>
        </w:rPr>
        <w:t>nnet som styret mener er viktig i saken</w:t>
      </w:r>
      <w:r w:rsidR="001B27EF">
        <w:rPr>
          <w:u w:val="single"/>
        </w:rPr>
        <w:t>:</w:t>
      </w:r>
    </w:p>
    <w:p w14:paraId="6C246C0B" w14:textId="77777777" w:rsidR="001B27EF" w:rsidRDefault="001B27EF"/>
    <w:p w14:paraId="4C51DF0D" w14:textId="77777777" w:rsidR="001B27EF" w:rsidRDefault="00712E49">
      <w:r>
        <w:t>[</w:t>
      </w:r>
      <w:r w:rsidR="001B27EF">
        <w:t xml:space="preserve">Styrets </w:t>
      </w:r>
      <w:r w:rsidR="009E340A">
        <w:t>begrunnelse for at det er viktig at anken ikke skal føre frem og at oppsigelsen skal kjennes gyldig og parsellen kan fravikes</w:t>
      </w:r>
      <w:r>
        <w:t>]</w:t>
      </w:r>
      <w:r w:rsidR="001B27EF">
        <w:t>.</w:t>
      </w:r>
    </w:p>
    <w:p w14:paraId="7BE6D5B4" w14:textId="77777777" w:rsidR="001B27EF" w:rsidRDefault="001B27EF">
      <w:pPr>
        <w:rPr>
          <w:u w:val="single"/>
        </w:rPr>
      </w:pPr>
    </w:p>
    <w:p w14:paraId="61A14E61" w14:textId="77777777" w:rsidR="001B27EF" w:rsidRDefault="001B27EF">
      <w:pPr>
        <w:rPr>
          <w:u w:val="single"/>
        </w:rPr>
      </w:pPr>
    </w:p>
    <w:p w14:paraId="0448BFFA" w14:textId="77777777" w:rsidR="00953119" w:rsidRDefault="00953119">
      <w:pPr>
        <w:rPr>
          <w:u w:val="single"/>
        </w:rPr>
      </w:pPr>
    </w:p>
    <w:p w14:paraId="75F97A09" w14:textId="77777777" w:rsidR="001B27EF" w:rsidRDefault="001B27EF">
      <w:pPr>
        <w:rPr>
          <w:u w:val="single"/>
        </w:rPr>
      </w:pPr>
    </w:p>
    <w:p w14:paraId="7ECBAF84" w14:textId="77777777" w:rsidR="001B27EF" w:rsidRPr="00530183" w:rsidRDefault="001B27EF" w:rsidP="009E340A">
      <w:pPr>
        <w:rPr>
          <w:lang w:val="en-US"/>
        </w:rPr>
      </w:pPr>
      <w:bookmarkStart w:id="0" w:name="_GoBack"/>
      <w:bookmarkEnd w:id="0"/>
      <w:r w:rsidRPr="00530183">
        <w:rPr>
          <w:lang w:val="en-US"/>
        </w:rPr>
        <w:t xml:space="preserve">Oslo, </w:t>
      </w:r>
      <w:r w:rsidR="00522DAE">
        <w:rPr>
          <w:lang w:val="en-US"/>
        </w:rPr>
        <w:t>[DD.MM.ÅÅÅÅ]</w:t>
      </w:r>
    </w:p>
    <w:p w14:paraId="67194BB8" w14:textId="77777777" w:rsidR="001B27EF" w:rsidRPr="00530183" w:rsidRDefault="001B27EF">
      <w:pPr>
        <w:rPr>
          <w:u w:val="single"/>
          <w:lang w:val="en-US"/>
        </w:rPr>
      </w:pPr>
    </w:p>
    <w:p w14:paraId="507AB9EB" w14:textId="77777777" w:rsidR="001B27EF" w:rsidRPr="00530183" w:rsidRDefault="001B27EF">
      <w:pPr>
        <w:rPr>
          <w:u w:val="single"/>
          <w:lang w:val="en-US"/>
        </w:rPr>
      </w:pPr>
    </w:p>
    <w:p w14:paraId="0F3B51AD" w14:textId="77777777" w:rsidR="001B27EF" w:rsidRPr="00530183" w:rsidRDefault="001B27EF">
      <w:pPr>
        <w:rPr>
          <w:u w:val="single"/>
          <w:lang w:val="en-US"/>
        </w:rPr>
      </w:pPr>
    </w:p>
    <w:p w14:paraId="71B92380" w14:textId="77777777" w:rsidR="009E340A" w:rsidRDefault="009E340A" w:rsidP="009E340A">
      <w:r>
        <w:t xml:space="preserve">Med vennlig hilsen </w:t>
      </w:r>
    </w:p>
    <w:p w14:paraId="6693D48B" w14:textId="77777777" w:rsidR="009E340A" w:rsidRDefault="009E340A" w:rsidP="009E340A"/>
    <w:p w14:paraId="504DB9D4" w14:textId="77777777" w:rsidR="009E340A" w:rsidRDefault="009E340A" w:rsidP="009E340A"/>
    <w:p w14:paraId="50DED1FB" w14:textId="77777777" w:rsidR="009E340A" w:rsidRDefault="009E340A" w:rsidP="009E340A"/>
    <w:p w14:paraId="0F2A6D78" w14:textId="77777777" w:rsidR="009E340A" w:rsidRDefault="009E340A" w:rsidP="009E340A">
      <w:r>
        <w:t>[navn på leder]</w:t>
      </w:r>
    </w:p>
    <w:p w14:paraId="69B63B8E" w14:textId="77777777" w:rsidR="009E340A" w:rsidRDefault="009E340A" w:rsidP="009E340A">
      <w:r>
        <w:t>[navn på kolonihageforening]</w:t>
      </w:r>
    </w:p>
    <w:p w14:paraId="0F17A1D0" w14:textId="77777777" w:rsidR="009E340A" w:rsidRDefault="009E340A" w:rsidP="009E340A"/>
    <w:p w14:paraId="18A75945" w14:textId="77777777" w:rsidR="009E340A" w:rsidRDefault="009E340A" w:rsidP="009E340A"/>
    <w:p w14:paraId="67186216" w14:textId="77777777" w:rsidR="009E340A" w:rsidRDefault="009E340A" w:rsidP="009E340A"/>
    <w:p w14:paraId="2D77E4C6" w14:textId="77777777" w:rsidR="001B27EF" w:rsidRPr="00530183" w:rsidRDefault="001B27EF">
      <w:pPr>
        <w:rPr>
          <w:lang w:val="en-US"/>
        </w:rPr>
      </w:pPr>
    </w:p>
    <w:sectPr w:rsidR="001B27EF" w:rsidRPr="00530183">
      <w:footerReference w:type="even" r:id="rId10"/>
      <w:footerReference w:type="defaul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709B5" w14:textId="77777777" w:rsidR="009E340A" w:rsidRDefault="009E340A">
      <w:r>
        <w:separator/>
      </w:r>
    </w:p>
  </w:endnote>
  <w:endnote w:type="continuationSeparator" w:id="0">
    <w:p w14:paraId="08B0CCFE" w14:textId="77777777" w:rsidR="009E340A" w:rsidRDefault="009E3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B0E78" w14:textId="77777777" w:rsidR="003A40E1" w:rsidRDefault="003A40E1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</w:t>
    </w:r>
    <w:r>
      <w:rPr>
        <w:rStyle w:val="Sidetall"/>
      </w:rPr>
      <w:fldChar w:fldCharType="end"/>
    </w:r>
  </w:p>
  <w:p w14:paraId="21A6DD93" w14:textId="77777777" w:rsidR="003A40E1" w:rsidRDefault="003A40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54C8D" w14:textId="77777777" w:rsidR="003A40E1" w:rsidRDefault="003A40E1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9E340A">
      <w:rPr>
        <w:rStyle w:val="Sidetall"/>
        <w:noProof/>
      </w:rPr>
      <w:t>1</w:t>
    </w:r>
    <w:r>
      <w:rPr>
        <w:rStyle w:val="Sidetall"/>
      </w:rPr>
      <w:fldChar w:fldCharType="end"/>
    </w:r>
  </w:p>
  <w:p w14:paraId="032693B2" w14:textId="77777777" w:rsidR="003A40E1" w:rsidRDefault="003A40E1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1A9AB" w14:textId="77777777" w:rsidR="009E340A" w:rsidRDefault="009E340A">
      <w:r>
        <w:separator/>
      </w:r>
    </w:p>
  </w:footnote>
  <w:footnote w:type="continuationSeparator" w:id="0">
    <w:p w14:paraId="7342E60D" w14:textId="77777777" w:rsidR="009E340A" w:rsidRDefault="009E3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5E51"/>
    <w:multiLevelType w:val="hybridMultilevel"/>
    <w:tmpl w:val="172C6B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0447D"/>
    <w:multiLevelType w:val="hybridMultilevel"/>
    <w:tmpl w:val="66C03C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0A"/>
    <w:rsid w:val="00075F20"/>
    <w:rsid w:val="001B27EF"/>
    <w:rsid w:val="001D515B"/>
    <w:rsid w:val="00340EF4"/>
    <w:rsid w:val="003A40E1"/>
    <w:rsid w:val="004C49BE"/>
    <w:rsid w:val="004E08F6"/>
    <w:rsid w:val="00520223"/>
    <w:rsid w:val="00522DAE"/>
    <w:rsid w:val="00530183"/>
    <w:rsid w:val="00541775"/>
    <w:rsid w:val="00550DE6"/>
    <w:rsid w:val="005675E8"/>
    <w:rsid w:val="005A6496"/>
    <w:rsid w:val="00620019"/>
    <w:rsid w:val="00621270"/>
    <w:rsid w:val="006645D1"/>
    <w:rsid w:val="00677FAC"/>
    <w:rsid w:val="006B127F"/>
    <w:rsid w:val="00712E49"/>
    <w:rsid w:val="00720E9C"/>
    <w:rsid w:val="00744E74"/>
    <w:rsid w:val="007B4795"/>
    <w:rsid w:val="007B5AE8"/>
    <w:rsid w:val="007B6FA9"/>
    <w:rsid w:val="00856253"/>
    <w:rsid w:val="008B1801"/>
    <w:rsid w:val="00953119"/>
    <w:rsid w:val="009B4ABC"/>
    <w:rsid w:val="009D7505"/>
    <w:rsid w:val="009E340A"/>
    <w:rsid w:val="00A5781F"/>
    <w:rsid w:val="00A71076"/>
    <w:rsid w:val="00A72F2A"/>
    <w:rsid w:val="00AA46C0"/>
    <w:rsid w:val="00B77423"/>
    <w:rsid w:val="00CE34AC"/>
    <w:rsid w:val="00CE4381"/>
    <w:rsid w:val="00D536A8"/>
    <w:rsid w:val="00D553FA"/>
    <w:rsid w:val="00D865D2"/>
    <w:rsid w:val="00DD62CD"/>
    <w:rsid w:val="00E25B3D"/>
    <w:rsid w:val="00E611B7"/>
    <w:rsid w:val="00ED1EFC"/>
    <w:rsid w:val="00FC585B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1F9DB"/>
  <w15:chartTrackingRefBased/>
  <w15:docId w15:val="{19A3412D-61B2-46F2-A1E4-AADC8F4D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paragraph" w:styleId="Overskrift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Overskrift3">
    <w:name w:val="heading 3"/>
    <w:basedOn w:val="Normal"/>
    <w:next w:val="Normal"/>
    <w:link w:val="Overskrift3Tegn"/>
    <w:qFormat/>
    <w:rsid w:val="00E611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611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611B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character" w:styleId="Sidetall">
    <w:name w:val="page number"/>
    <w:basedOn w:val="Standardskriftforavsnitt"/>
  </w:style>
  <w:style w:type="character" w:customStyle="1" w:styleId="Overskrift3Tegn">
    <w:name w:val="Overskrift 3 Tegn"/>
    <w:basedOn w:val="Standardskriftforavsnitt"/>
    <w:link w:val="Overskrift3"/>
    <w:rsid w:val="00E611B7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Overskrift4Tegn">
    <w:name w:val="Overskrift 4 Tegn"/>
    <w:basedOn w:val="Standardskriftforavsnitt"/>
    <w:link w:val="Overskrift4"/>
    <w:rsid w:val="00E611B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Overskrift5Tegn">
    <w:name w:val="Overskrift 5 Tegn"/>
    <w:basedOn w:val="Standardskriftforavsnitt"/>
    <w:link w:val="Overskrift5"/>
    <w:rsid w:val="00E611B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Brdtekst">
    <w:name w:val="Body Text"/>
    <w:basedOn w:val="Normal"/>
    <w:link w:val="BrdtekstTegn"/>
    <w:rsid w:val="00E611B7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E611B7"/>
    <w:rPr>
      <w:sz w:val="24"/>
      <w:szCs w:val="24"/>
      <w:lang w:eastAsia="en-US"/>
    </w:rPr>
  </w:style>
  <w:style w:type="paragraph" w:styleId="Bobletekst">
    <w:name w:val="Balloon Text"/>
    <w:basedOn w:val="Normal"/>
    <w:semiHidden/>
    <w:rsid w:val="007B6F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legalis.sharepoint.com@SSL\DavWWWRoot\Legalis%20filarkiv\Shared%20Documents\Saker\ARKIV\Norges%20Kolonihageforbund\Maler\NKHF%20-%20Mal%20avgj&#248;relse%20ankenemnd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09E11E35E34489222A8AE22705761" ma:contentTypeVersion="11" ma:contentTypeDescription="Create a new document." ma:contentTypeScope="" ma:versionID="bae87ca18171fe05180f55c983d4dd93">
  <xsd:schema xmlns:xsd="http://www.w3.org/2001/XMLSchema" xmlns:xs="http://www.w3.org/2001/XMLSchema" xmlns:p="http://schemas.microsoft.com/office/2006/metadata/properties" xmlns:ns2="f06cca77-c81e-472e-b3ec-4daeda34ddb8" xmlns:ns3="058b8ef1-2842-4eb7-8749-afe58c2dc4ec" xmlns:ns4="89d726d3-f608-4a56-98d7-371096cc804c" targetNamespace="http://schemas.microsoft.com/office/2006/metadata/properties" ma:root="true" ma:fieldsID="d497c93a29029e5985e873c37d1a05e0" ns2:_="" ns3:_="" ns4:_="">
    <xsd:import namespace="f06cca77-c81e-472e-b3ec-4daeda34ddb8"/>
    <xsd:import namespace="058b8ef1-2842-4eb7-8749-afe58c2dc4ec"/>
    <xsd:import namespace="89d726d3-f608-4a56-98d7-371096cc8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cca77-c81e-472e-b3ec-4daeda34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b8ef1-2842-4eb7-8749-afe58c2dc4e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726d3-f608-4a56-98d7-371096cc8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D8D1C-7D6C-4525-8078-F640B114EA58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89d726d3-f608-4a56-98d7-371096cc804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58b8ef1-2842-4eb7-8749-afe58c2dc4ec"/>
    <ds:schemaRef ds:uri="f06cca77-c81e-472e-b3ec-4daeda34ddb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C2B13E-B593-48F8-A0A2-738FF3F20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AFD70C-E91F-46B9-BDB8-14403638C120}"/>
</file>

<file path=docProps/app.xml><?xml version="1.0" encoding="utf-8"?>
<Properties xmlns="http://schemas.openxmlformats.org/officeDocument/2006/extended-properties" xmlns:vt="http://schemas.openxmlformats.org/officeDocument/2006/docPropsVTypes">
  <Template>NKHF - Mal avgjørelse ankenemnd.dotx</Template>
  <TotalTime>12</TotalTime>
  <Pages>2</Pages>
  <Words>186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JussNett Avis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Henrik A. Jensen</dc:creator>
  <cp:keywords/>
  <cp:lastModifiedBy>Henrik A. Jensen - LEGALIS</cp:lastModifiedBy>
  <cp:revision>1</cp:revision>
  <cp:lastPrinted>2003-08-31T14:13:00Z</cp:lastPrinted>
  <dcterms:created xsi:type="dcterms:W3CDTF">2018-02-12T14:54:00Z</dcterms:created>
  <dcterms:modified xsi:type="dcterms:W3CDTF">2018-02-12T15:06:00Z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0x01010017C09E11E35E34489222A8AE22705761</vt:lpwstr>
  </property>
</Properties>
</file>